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8C9" w:rsidRPr="004E519F" w:rsidRDefault="00C918C9" w:rsidP="007D4157">
      <w:pPr>
        <w:jc w:val="center"/>
        <w:rPr>
          <w:b/>
          <w:bCs/>
          <w:lang w:val="ro-RO"/>
        </w:rPr>
      </w:pPr>
      <w:r w:rsidRPr="004E519F">
        <w:rPr>
          <w:b/>
          <w:bCs/>
          <w:lang w:val="ro-RO"/>
        </w:rPr>
        <w:t>Comunicat de presă</w:t>
      </w:r>
    </w:p>
    <w:p w:rsidR="00C918C9" w:rsidRPr="004E519F" w:rsidRDefault="00C918C9" w:rsidP="007D4157">
      <w:pPr>
        <w:jc w:val="both"/>
        <w:rPr>
          <w:lang w:val="ro-RO"/>
        </w:rPr>
      </w:pPr>
    </w:p>
    <w:p w:rsidR="00C918C9" w:rsidRPr="004E519F" w:rsidRDefault="00C918C9" w:rsidP="007D4157">
      <w:pPr>
        <w:jc w:val="both"/>
        <w:rPr>
          <w:lang w:val="ro-RO"/>
        </w:rPr>
      </w:pPr>
    </w:p>
    <w:p w:rsidR="00C918C9" w:rsidRPr="004E519F" w:rsidRDefault="00C918C9" w:rsidP="004E519F">
      <w:pPr>
        <w:ind w:firstLine="567"/>
        <w:jc w:val="both"/>
        <w:rPr>
          <w:lang w:val="ro-RO"/>
        </w:rPr>
      </w:pPr>
      <w:r w:rsidRPr="004E519F">
        <w:rPr>
          <w:lang w:val="ro-RO"/>
        </w:rPr>
        <w:t>Asocia</w:t>
      </w:r>
      <w:r w:rsidRPr="004E519F">
        <w:rPr>
          <w:rFonts w:ascii="Tahoma" w:hAnsi="Tahoma" w:cs="Tahoma"/>
          <w:lang w:val="ro-RO"/>
        </w:rPr>
        <w:t>ț</w:t>
      </w:r>
      <w:r>
        <w:rPr>
          <w:lang w:val="ro-RO"/>
        </w:rPr>
        <w:t xml:space="preserve">ia Youth and Family </w:t>
      </w:r>
      <w:r w:rsidRPr="004E519F">
        <w:rPr>
          <w:lang w:val="ro-RO"/>
        </w:rPr>
        <w:t>organizează evenimentul Crosul inimii – „Ai grijă de inima ta!”,</w:t>
      </w:r>
      <w:r>
        <w:rPr>
          <w:lang w:val="ro-RO"/>
        </w:rPr>
        <w:t xml:space="preserve"> eveniment</w:t>
      </w:r>
      <w:r w:rsidRPr="004E519F">
        <w:rPr>
          <w:lang w:val="ro-RO"/>
        </w:rPr>
        <w:t xml:space="preserve"> ce se va desfă</w:t>
      </w:r>
      <w:r w:rsidRPr="004E519F">
        <w:rPr>
          <w:rFonts w:ascii="Tahoma" w:hAnsi="Tahoma" w:cs="Tahoma"/>
          <w:lang w:val="ro-RO"/>
        </w:rPr>
        <w:t>ș</w:t>
      </w:r>
      <w:r w:rsidRPr="004E519F">
        <w:rPr>
          <w:lang w:val="ro-RO"/>
        </w:rPr>
        <w:t>ura pe platoul Primăriei Arad, duminică 16 septembrie 2012, de la ora 10:00, cu</w:t>
      </w:r>
      <w:r>
        <w:rPr>
          <w:lang w:val="ro-RO"/>
        </w:rPr>
        <w:t xml:space="preserve"> sprijinul Primăriei Arad, fiind</w:t>
      </w:r>
      <w:r w:rsidRPr="004E519F">
        <w:rPr>
          <w:lang w:val="ro-RO"/>
        </w:rPr>
        <w:t xml:space="preserve"> prilejuit de Ziua Mondială a Inimii.</w:t>
      </w:r>
    </w:p>
    <w:p w:rsidR="00C918C9" w:rsidRPr="004E519F" w:rsidRDefault="00C918C9" w:rsidP="007D4157">
      <w:pPr>
        <w:ind w:firstLine="567"/>
        <w:jc w:val="both"/>
        <w:rPr>
          <w:lang w:val="ro-RO"/>
        </w:rPr>
      </w:pPr>
      <w:r w:rsidRPr="004E519F">
        <w:rPr>
          <w:lang w:val="ro-RO"/>
        </w:rPr>
        <w:t>Pe lângă desfă</w:t>
      </w:r>
      <w:r w:rsidRPr="004E519F">
        <w:rPr>
          <w:rFonts w:ascii="Tahoma" w:hAnsi="Tahoma" w:cs="Tahoma"/>
          <w:lang w:val="ro-RO"/>
        </w:rPr>
        <w:t>ș</w:t>
      </w:r>
      <w:r w:rsidRPr="004E519F">
        <w:rPr>
          <w:lang w:val="ro-RO"/>
        </w:rPr>
        <w:t>urarea efectivă a crosului, voluntarii Asocia</w:t>
      </w:r>
      <w:r w:rsidRPr="004E519F">
        <w:rPr>
          <w:rFonts w:ascii="Tahoma" w:hAnsi="Tahoma" w:cs="Tahoma"/>
          <w:lang w:val="ro-RO"/>
        </w:rPr>
        <w:t>ț</w:t>
      </w:r>
      <w:r w:rsidRPr="004E519F">
        <w:rPr>
          <w:lang w:val="ro-RO"/>
        </w:rPr>
        <w:t xml:space="preserve">iei Youth and Family vor fi pe platoul Primăriei </w:t>
      </w:r>
      <w:r w:rsidRPr="004E519F">
        <w:rPr>
          <w:rFonts w:ascii="Tahoma" w:hAnsi="Tahoma" w:cs="Tahoma"/>
          <w:lang w:val="ro-RO"/>
        </w:rPr>
        <w:t>ș</w:t>
      </w:r>
      <w:r w:rsidRPr="004E519F">
        <w:rPr>
          <w:lang w:val="ro-RO"/>
        </w:rPr>
        <w:t>i vor măsura tensiunea arterială, greutatea, înăl</w:t>
      </w:r>
      <w:r w:rsidRPr="004E519F">
        <w:rPr>
          <w:rFonts w:ascii="Tahoma" w:hAnsi="Tahoma" w:cs="Tahoma"/>
          <w:lang w:val="ro-RO"/>
        </w:rPr>
        <w:t>ț</w:t>
      </w:r>
      <w:r w:rsidRPr="004E519F">
        <w:rPr>
          <w:lang w:val="ro-RO"/>
        </w:rPr>
        <w:t xml:space="preserve">imea, indicele de masă corporală </w:t>
      </w:r>
      <w:r w:rsidRPr="004E519F">
        <w:rPr>
          <w:rFonts w:ascii="Tahoma" w:hAnsi="Tahoma" w:cs="Tahoma"/>
          <w:lang w:val="ro-RO"/>
        </w:rPr>
        <w:t>ș</w:t>
      </w:r>
      <w:r w:rsidRPr="004E519F">
        <w:rPr>
          <w:lang w:val="ro-RO"/>
        </w:rPr>
        <w:t>i procentul de grăsime corporală</w:t>
      </w:r>
      <w:r>
        <w:rPr>
          <w:lang w:val="ro-RO"/>
        </w:rPr>
        <w:t>,</w:t>
      </w:r>
      <w:r w:rsidRPr="004E519F">
        <w:rPr>
          <w:lang w:val="ro-RO"/>
        </w:rPr>
        <w:t xml:space="preserve"> oferi</w:t>
      </w:r>
      <w:r>
        <w:rPr>
          <w:lang w:val="ro-RO"/>
        </w:rPr>
        <w:t>nd</w:t>
      </w:r>
      <w:r w:rsidRPr="004E519F">
        <w:rPr>
          <w:lang w:val="ro-RO"/>
        </w:rPr>
        <w:t xml:space="preserve"> consiliere de specialitate pentru prevenirea bolilor cardiovasculare. De asemenea vor împăr</w:t>
      </w:r>
      <w:r w:rsidRPr="004E519F">
        <w:rPr>
          <w:rFonts w:ascii="Tahoma" w:hAnsi="Tahoma" w:cs="Tahoma"/>
          <w:lang w:val="ro-RO"/>
        </w:rPr>
        <w:t>ț</w:t>
      </w:r>
      <w:r w:rsidRPr="004E519F">
        <w:rPr>
          <w:lang w:val="ro-RO"/>
        </w:rPr>
        <w:t>i pliante despre importan</w:t>
      </w:r>
      <w:r w:rsidRPr="004E519F">
        <w:rPr>
          <w:rFonts w:ascii="Tahoma" w:hAnsi="Tahoma" w:cs="Tahoma"/>
          <w:lang w:val="ro-RO"/>
        </w:rPr>
        <w:t>ț</w:t>
      </w:r>
      <w:r w:rsidRPr="004E519F">
        <w:rPr>
          <w:lang w:val="ro-RO"/>
        </w:rPr>
        <w:t>a exerci</w:t>
      </w:r>
      <w:r w:rsidRPr="004E519F">
        <w:rPr>
          <w:rFonts w:ascii="Tahoma" w:hAnsi="Tahoma" w:cs="Tahoma"/>
          <w:lang w:val="ro-RO"/>
        </w:rPr>
        <w:t>ț</w:t>
      </w:r>
      <w:r w:rsidRPr="004E519F">
        <w:rPr>
          <w:lang w:val="ro-RO"/>
        </w:rPr>
        <w:t>iului fizic tuturor trecătorilor. </w:t>
      </w:r>
    </w:p>
    <w:p w:rsidR="00C918C9" w:rsidRPr="004E519F" w:rsidRDefault="00C918C9" w:rsidP="007D4157">
      <w:pPr>
        <w:ind w:firstLine="567"/>
        <w:jc w:val="both"/>
        <w:rPr>
          <w:lang w:val="ro-RO"/>
        </w:rPr>
      </w:pPr>
      <w:r w:rsidRPr="004E519F">
        <w:rPr>
          <w:lang w:val="ro-RO"/>
        </w:rPr>
        <w:t>Crosul se va desfă</w:t>
      </w:r>
      <w:r w:rsidRPr="004E519F">
        <w:rPr>
          <w:rFonts w:ascii="Tahoma" w:hAnsi="Tahoma" w:cs="Tahoma"/>
          <w:lang w:val="ro-RO"/>
        </w:rPr>
        <w:t>ș</w:t>
      </w:r>
      <w:r w:rsidRPr="004E519F">
        <w:rPr>
          <w:lang w:val="ro-RO"/>
        </w:rPr>
        <w:t xml:space="preserve">ura în mai multe etape, </w:t>
      </w:r>
      <w:r>
        <w:rPr>
          <w:lang w:val="ro-RO"/>
        </w:rPr>
        <w:t xml:space="preserve">traseul </w:t>
      </w:r>
      <w:r>
        <w:rPr>
          <w:rFonts w:ascii="Tahoma" w:hAnsi="Tahoma" w:cs="Tahoma"/>
          <w:lang w:val="ro-RO"/>
        </w:rPr>
        <w:t>ș</w:t>
      </w:r>
      <w:r>
        <w:rPr>
          <w:lang w:val="ro-RO"/>
        </w:rPr>
        <w:t xml:space="preserve">i numărul de ture </w:t>
      </w:r>
      <w:r w:rsidRPr="004E519F">
        <w:rPr>
          <w:lang w:val="ro-RO"/>
        </w:rPr>
        <w:t>adaptâ</w:t>
      </w:r>
      <w:r>
        <w:rPr>
          <w:lang w:val="ro-RO"/>
        </w:rPr>
        <w:t>ndu-se</w:t>
      </w:r>
      <w:r w:rsidRPr="004E519F">
        <w:rPr>
          <w:lang w:val="ro-RO"/>
        </w:rPr>
        <w:t xml:space="preserve"> în func</w:t>
      </w:r>
      <w:r w:rsidRPr="004E519F">
        <w:rPr>
          <w:rFonts w:ascii="Tahoma" w:hAnsi="Tahoma" w:cs="Tahoma"/>
          <w:lang w:val="ro-RO"/>
        </w:rPr>
        <w:t>ț</w:t>
      </w:r>
      <w:r w:rsidRPr="004E519F">
        <w:rPr>
          <w:lang w:val="ro-RO"/>
        </w:rPr>
        <w:t>ie de vârsta participan</w:t>
      </w:r>
      <w:r w:rsidRPr="004E519F">
        <w:rPr>
          <w:rFonts w:ascii="Tahoma" w:hAnsi="Tahoma" w:cs="Tahoma"/>
          <w:lang w:val="ro-RO"/>
        </w:rPr>
        <w:t>ț</w:t>
      </w:r>
      <w:r w:rsidRPr="004E519F">
        <w:rPr>
          <w:lang w:val="ro-RO"/>
        </w:rPr>
        <w:t>ilor. De</w:t>
      </w:r>
      <w:r w:rsidRPr="004E519F">
        <w:rPr>
          <w:rFonts w:ascii="Tahoma" w:hAnsi="Tahoma" w:cs="Tahoma"/>
          <w:lang w:val="ro-RO"/>
        </w:rPr>
        <w:t>ș</w:t>
      </w:r>
      <w:r w:rsidRPr="004E519F">
        <w:rPr>
          <w:lang w:val="ro-RO"/>
        </w:rPr>
        <w:t xml:space="preserve">i nu se mizează pe viteză </w:t>
      </w:r>
      <w:r w:rsidRPr="004E519F">
        <w:rPr>
          <w:rFonts w:ascii="Tahoma" w:hAnsi="Tahoma" w:cs="Tahoma"/>
          <w:lang w:val="ro-RO"/>
        </w:rPr>
        <w:t>ș</w:t>
      </w:r>
      <w:r w:rsidRPr="004E519F">
        <w:rPr>
          <w:lang w:val="ro-RO"/>
        </w:rPr>
        <w:t>i competi</w:t>
      </w:r>
      <w:r w:rsidRPr="004E519F">
        <w:rPr>
          <w:rFonts w:ascii="Tahoma" w:hAnsi="Tahoma" w:cs="Tahoma"/>
          <w:lang w:val="ro-RO"/>
        </w:rPr>
        <w:t>ț</w:t>
      </w:r>
      <w:r w:rsidRPr="004E519F">
        <w:rPr>
          <w:lang w:val="ro-RO"/>
        </w:rPr>
        <w:t xml:space="preserve">ie, organizatorii vor oferi </w:t>
      </w:r>
      <w:r w:rsidRPr="004E519F">
        <w:rPr>
          <w:rFonts w:ascii="Tahoma" w:hAnsi="Tahoma" w:cs="Tahoma"/>
          <w:lang w:val="ro-RO"/>
        </w:rPr>
        <w:t>ș</w:t>
      </w:r>
      <w:r w:rsidRPr="004E519F">
        <w:rPr>
          <w:lang w:val="ro-RO"/>
        </w:rPr>
        <w:t>i câteva premii pentru fiecare dintre aceste categorii.</w:t>
      </w:r>
    </w:p>
    <w:p w:rsidR="00C918C9" w:rsidRPr="004E519F" w:rsidRDefault="00C918C9" w:rsidP="004E519F">
      <w:pPr>
        <w:tabs>
          <w:tab w:val="left" w:pos="567"/>
          <w:tab w:val="left" w:pos="1985"/>
          <w:tab w:val="right" w:pos="5303"/>
        </w:tabs>
        <w:jc w:val="both"/>
        <w:rPr>
          <w:lang w:val="ro-RO"/>
        </w:rPr>
      </w:pPr>
      <w:r w:rsidRPr="004E519F">
        <w:rPr>
          <w:lang w:val="ro-RO"/>
        </w:rPr>
        <w:tab/>
        <w:t xml:space="preserve">Începând cu data de 01 iulie 2012 vă invităm </w:t>
      </w:r>
      <w:r>
        <w:rPr>
          <w:lang w:val="ro-RO"/>
        </w:rPr>
        <w:t>pe site-ul asocia</w:t>
      </w:r>
      <w:r>
        <w:rPr>
          <w:rFonts w:ascii="Tahoma" w:hAnsi="Tahoma" w:cs="Tahoma"/>
          <w:lang w:val="ro-RO"/>
        </w:rPr>
        <w:t>ț</w:t>
      </w:r>
      <w:r>
        <w:rPr>
          <w:lang w:val="ro-RO"/>
        </w:rPr>
        <w:t>iei -</w:t>
      </w:r>
      <w:hyperlink r:id="rId7" w:history="1">
        <w:r w:rsidRPr="009879E7">
          <w:rPr>
            <w:rStyle w:val="Hyperlink"/>
            <w:color w:val="auto"/>
            <w:u w:val="none"/>
            <w:lang w:val="ro-RO"/>
          </w:rPr>
          <w:t>www.ayouthandfamily.org</w:t>
        </w:r>
      </w:hyperlink>
      <w:r w:rsidRPr="00D13801">
        <w:rPr>
          <w:lang w:val="ro-RO"/>
        </w:rPr>
        <w:t xml:space="preserve"> -</w:t>
      </w:r>
      <w:r w:rsidRPr="004E519F">
        <w:rPr>
          <w:lang w:val="ro-RO"/>
        </w:rPr>
        <w:t xml:space="preserve"> să vă înscrie</w:t>
      </w:r>
      <w:r>
        <w:rPr>
          <w:rFonts w:ascii="Tahoma" w:hAnsi="Tahoma" w:cs="Tahoma"/>
          <w:lang w:val="ro-RO"/>
        </w:rPr>
        <w:t>ț</w:t>
      </w:r>
      <w:r>
        <w:rPr>
          <w:lang w:val="ro-RO"/>
        </w:rPr>
        <w:t>i pentru a participa gratuit, duminică</w:t>
      </w:r>
      <w:r w:rsidRPr="004E519F">
        <w:rPr>
          <w:lang w:val="ro-RO"/>
        </w:rPr>
        <w:t xml:space="preserve"> 16 septembrie 2012</w:t>
      </w:r>
      <w:r>
        <w:rPr>
          <w:lang w:val="ro-RO"/>
        </w:rPr>
        <w:t>,</w:t>
      </w:r>
      <w:r w:rsidRPr="004E519F">
        <w:rPr>
          <w:lang w:val="ro-RO"/>
        </w:rPr>
        <w:t xml:space="preserve"> la una din</w:t>
      </w:r>
      <w:r>
        <w:rPr>
          <w:lang w:val="ro-RO"/>
        </w:rPr>
        <w:t>tre</w:t>
      </w:r>
      <w:r w:rsidRPr="004E519F">
        <w:rPr>
          <w:lang w:val="ro-RO"/>
        </w:rPr>
        <w:t xml:space="preserve"> cursele următoare: cros 500 m – cursa 10-13 ani; cros 1 km – cursa 14-17 ani; cros 2 km – cursa peste 18 ani.</w:t>
      </w:r>
    </w:p>
    <w:p w:rsidR="00C918C9" w:rsidRPr="004E519F" w:rsidRDefault="00C918C9" w:rsidP="004E519F">
      <w:pPr>
        <w:tabs>
          <w:tab w:val="left" w:pos="567"/>
          <w:tab w:val="left" w:pos="1985"/>
          <w:tab w:val="right" w:pos="5303"/>
        </w:tabs>
        <w:jc w:val="both"/>
        <w:rPr>
          <w:shd w:val="clear" w:color="auto" w:fill="FFFFFF"/>
          <w:lang w:val="ro-RO"/>
        </w:rPr>
      </w:pPr>
      <w:r w:rsidRPr="004E519F">
        <w:rPr>
          <w:lang w:val="ro-RO"/>
        </w:rPr>
        <w:tab/>
        <w:t xml:space="preserve">Persoană de contact: </w:t>
      </w:r>
      <w:r w:rsidRPr="004E519F">
        <w:rPr>
          <w:shd w:val="clear" w:color="auto" w:fill="FFFFFF"/>
          <w:lang w:val="ro-RO"/>
        </w:rPr>
        <w:t xml:space="preserve">Jigău Emil, tel.: 0749 127 665, e-mail: </w:t>
      </w:r>
      <w:hyperlink r:id="rId8" w:history="1">
        <w:r w:rsidRPr="004E519F">
          <w:rPr>
            <w:rStyle w:val="Hyperlink"/>
            <w:color w:val="auto"/>
            <w:shd w:val="clear" w:color="auto" w:fill="FFFFFF"/>
            <w:lang w:val="ro-RO"/>
          </w:rPr>
          <w:t>ayouthandfamily@yahoo.com</w:t>
        </w:r>
      </w:hyperlink>
      <w:r w:rsidRPr="004E519F">
        <w:rPr>
          <w:shd w:val="clear" w:color="auto" w:fill="FFFFFF"/>
          <w:lang w:val="ro-RO"/>
        </w:rPr>
        <w:t>.</w:t>
      </w:r>
    </w:p>
    <w:p w:rsidR="00C918C9" w:rsidRPr="004E519F" w:rsidRDefault="00C918C9" w:rsidP="004E519F">
      <w:pPr>
        <w:tabs>
          <w:tab w:val="left" w:pos="567"/>
          <w:tab w:val="left" w:pos="1985"/>
          <w:tab w:val="right" w:pos="5303"/>
        </w:tabs>
        <w:jc w:val="both"/>
        <w:rPr>
          <w:lang w:val="ro-RO"/>
        </w:rPr>
      </w:pPr>
    </w:p>
    <w:sectPr w:rsidR="00C918C9" w:rsidRPr="004E519F" w:rsidSect="00F83017">
      <w:pgSz w:w="11907" w:h="16840" w:code="9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8C9" w:rsidRDefault="00C918C9">
      <w:r>
        <w:separator/>
      </w:r>
    </w:p>
  </w:endnote>
  <w:endnote w:type="continuationSeparator" w:id="0">
    <w:p w:rsidR="00C918C9" w:rsidRDefault="00C91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8C9" w:rsidRDefault="00C918C9">
      <w:r>
        <w:separator/>
      </w:r>
    </w:p>
  </w:footnote>
  <w:footnote w:type="continuationSeparator" w:id="0">
    <w:p w:rsidR="00C918C9" w:rsidRDefault="00C918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831F2"/>
    <w:multiLevelType w:val="hybridMultilevel"/>
    <w:tmpl w:val="4D96E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56640"/>
    <w:multiLevelType w:val="hybridMultilevel"/>
    <w:tmpl w:val="F9969F1C"/>
    <w:lvl w:ilvl="0" w:tplc="507AC71C">
      <w:start w:val="1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AE5FD4"/>
    <w:multiLevelType w:val="hybridMultilevel"/>
    <w:tmpl w:val="840432D4"/>
    <w:lvl w:ilvl="0" w:tplc="D278EB90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2E5371"/>
    <w:multiLevelType w:val="hybridMultilevel"/>
    <w:tmpl w:val="557E1AE4"/>
    <w:lvl w:ilvl="0" w:tplc="1D9C484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>
    <w:nsid w:val="10CA4A63"/>
    <w:multiLevelType w:val="hybridMultilevel"/>
    <w:tmpl w:val="497210EC"/>
    <w:lvl w:ilvl="0" w:tplc="CB46DAB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0F23C85"/>
    <w:multiLevelType w:val="hybridMultilevel"/>
    <w:tmpl w:val="2F46DDDE"/>
    <w:lvl w:ilvl="0" w:tplc="81A05B68">
      <w:start w:val="10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383529"/>
    <w:multiLevelType w:val="hybridMultilevel"/>
    <w:tmpl w:val="D542CB60"/>
    <w:lvl w:ilvl="0" w:tplc="FCA4E9A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F73F06"/>
    <w:multiLevelType w:val="hybridMultilevel"/>
    <w:tmpl w:val="B088C2DE"/>
    <w:lvl w:ilvl="0" w:tplc="040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A50C9C"/>
    <w:multiLevelType w:val="hybridMultilevel"/>
    <w:tmpl w:val="824E6B2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113173"/>
    <w:multiLevelType w:val="hybridMultilevel"/>
    <w:tmpl w:val="91A8509E"/>
    <w:lvl w:ilvl="0" w:tplc="0418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1759A7"/>
    <w:multiLevelType w:val="hybridMultilevel"/>
    <w:tmpl w:val="38B0283E"/>
    <w:lvl w:ilvl="0" w:tplc="40649972">
      <w:start w:val="1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4D6329"/>
    <w:multiLevelType w:val="hybridMultilevel"/>
    <w:tmpl w:val="C5AE49A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>
    <w:nsid w:val="26570238"/>
    <w:multiLevelType w:val="hybridMultilevel"/>
    <w:tmpl w:val="85E4F0A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3">
    <w:nsid w:val="2914267F"/>
    <w:multiLevelType w:val="hybridMultilevel"/>
    <w:tmpl w:val="56BE2542"/>
    <w:lvl w:ilvl="0" w:tplc="F1862C9A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A2D28D1"/>
    <w:multiLevelType w:val="hybridMultilevel"/>
    <w:tmpl w:val="AD147074"/>
    <w:lvl w:ilvl="0" w:tplc="040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7C4701"/>
    <w:multiLevelType w:val="hybridMultilevel"/>
    <w:tmpl w:val="E56C1740"/>
    <w:lvl w:ilvl="0" w:tplc="0418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A2366D"/>
    <w:multiLevelType w:val="hybridMultilevel"/>
    <w:tmpl w:val="DC009BA8"/>
    <w:lvl w:ilvl="0" w:tplc="2FE0F476">
      <w:start w:val="17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635EDB"/>
    <w:multiLevelType w:val="hybridMultilevel"/>
    <w:tmpl w:val="949EEF2E"/>
    <w:lvl w:ilvl="0" w:tplc="3776215A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D4B37ED"/>
    <w:multiLevelType w:val="hybridMultilevel"/>
    <w:tmpl w:val="C6867F24"/>
    <w:lvl w:ilvl="0" w:tplc="9FE0EABC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6138D9"/>
    <w:multiLevelType w:val="hybridMultilevel"/>
    <w:tmpl w:val="1520E4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3060A91"/>
    <w:multiLevelType w:val="hybridMultilevel"/>
    <w:tmpl w:val="8EA61D8A"/>
    <w:lvl w:ilvl="0" w:tplc="78A6F654">
      <w:start w:val="10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6003B4"/>
    <w:multiLevelType w:val="hybridMultilevel"/>
    <w:tmpl w:val="FAA29B30"/>
    <w:lvl w:ilvl="0" w:tplc="28B2820E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4926768D"/>
    <w:multiLevelType w:val="hybridMultilevel"/>
    <w:tmpl w:val="7E2C03D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3">
    <w:nsid w:val="4C2861DC"/>
    <w:multiLevelType w:val="hybridMultilevel"/>
    <w:tmpl w:val="CEAC12FC"/>
    <w:lvl w:ilvl="0" w:tplc="040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F07694"/>
    <w:multiLevelType w:val="hybridMultilevel"/>
    <w:tmpl w:val="C5164EE8"/>
    <w:lvl w:ilvl="0" w:tplc="0DAA9ADE">
      <w:start w:val="10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EC1FDB"/>
    <w:multiLevelType w:val="hybridMultilevel"/>
    <w:tmpl w:val="2FA06CBE"/>
    <w:lvl w:ilvl="0" w:tplc="C164ABCC">
      <w:start w:val="18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2C4CCE"/>
    <w:multiLevelType w:val="hybridMultilevel"/>
    <w:tmpl w:val="DD8241C4"/>
    <w:lvl w:ilvl="0" w:tplc="95C88E1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9A6051"/>
    <w:multiLevelType w:val="hybridMultilevel"/>
    <w:tmpl w:val="29005F50"/>
    <w:lvl w:ilvl="0" w:tplc="52F6FD0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9044754"/>
    <w:multiLevelType w:val="hybridMultilevel"/>
    <w:tmpl w:val="FF12E402"/>
    <w:lvl w:ilvl="0" w:tplc="040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5427436"/>
    <w:multiLevelType w:val="hybridMultilevel"/>
    <w:tmpl w:val="A81250F4"/>
    <w:lvl w:ilvl="0" w:tplc="040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8526B39"/>
    <w:multiLevelType w:val="hybridMultilevel"/>
    <w:tmpl w:val="FBB4E9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BBF41E5"/>
    <w:multiLevelType w:val="hybridMultilevel"/>
    <w:tmpl w:val="31B0804A"/>
    <w:lvl w:ilvl="0" w:tplc="EC38C7C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16F7C03"/>
    <w:multiLevelType w:val="hybridMultilevel"/>
    <w:tmpl w:val="C14296EE"/>
    <w:lvl w:ilvl="0" w:tplc="1D8844FA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83137B7"/>
    <w:multiLevelType w:val="hybridMultilevel"/>
    <w:tmpl w:val="F084A4E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872764B"/>
    <w:multiLevelType w:val="hybridMultilevel"/>
    <w:tmpl w:val="A5E8379C"/>
    <w:lvl w:ilvl="0" w:tplc="13589B9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8CC762C"/>
    <w:multiLevelType w:val="hybridMultilevel"/>
    <w:tmpl w:val="7E2C03D4"/>
    <w:lvl w:ilvl="0" w:tplc="3776215A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6">
    <w:nsid w:val="7CB45415"/>
    <w:multiLevelType w:val="hybridMultilevel"/>
    <w:tmpl w:val="8EC0CD42"/>
    <w:lvl w:ilvl="0" w:tplc="64B040D4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34"/>
  </w:num>
  <w:num w:numId="3">
    <w:abstractNumId w:val="27"/>
  </w:num>
  <w:num w:numId="4">
    <w:abstractNumId w:val="13"/>
  </w:num>
  <w:num w:numId="5">
    <w:abstractNumId w:val="12"/>
  </w:num>
  <w:num w:numId="6">
    <w:abstractNumId w:val="11"/>
  </w:num>
  <w:num w:numId="7">
    <w:abstractNumId w:val="22"/>
  </w:num>
  <w:num w:numId="8">
    <w:abstractNumId w:val="17"/>
  </w:num>
  <w:num w:numId="9">
    <w:abstractNumId w:val="35"/>
  </w:num>
  <w:num w:numId="10">
    <w:abstractNumId w:val="2"/>
  </w:num>
  <w:num w:numId="11">
    <w:abstractNumId w:val="6"/>
  </w:num>
  <w:num w:numId="12">
    <w:abstractNumId w:val="26"/>
  </w:num>
  <w:num w:numId="13">
    <w:abstractNumId w:val="21"/>
  </w:num>
  <w:num w:numId="14">
    <w:abstractNumId w:val="16"/>
  </w:num>
  <w:num w:numId="15">
    <w:abstractNumId w:val="20"/>
  </w:num>
  <w:num w:numId="16">
    <w:abstractNumId w:val="18"/>
  </w:num>
  <w:num w:numId="17">
    <w:abstractNumId w:val="33"/>
  </w:num>
  <w:num w:numId="18">
    <w:abstractNumId w:val="5"/>
  </w:num>
  <w:num w:numId="19">
    <w:abstractNumId w:val="8"/>
  </w:num>
  <w:num w:numId="20">
    <w:abstractNumId w:val="25"/>
  </w:num>
  <w:num w:numId="21">
    <w:abstractNumId w:val="7"/>
  </w:num>
  <w:num w:numId="22">
    <w:abstractNumId w:val="14"/>
  </w:num>
  <w:num w:numId="23">
    <w:abstractNumId w:val="28"/>
  </w:num>
  <w:num w:numId="24">
    <w:abstractNumId w:val="29"/>
  </w:num>
  <w:num w:numId="25">
    <w:abstractNumId w:val="1"/>
  </w:num>
  <w:num w:numId="26">
    <w:abstractNumId w:val="23"/>
  </w:num>
  <w:num w:numId="27">
    <w:abstractNumId w:val="30"/>
  </w:num>
  <w:num w:numId="28">
    <w:abstractNumId w:val="10"/>
  </w:num>
  <w:num w:numId="29">
    <w:abstractNumId w:val="24"/>
  </w:num>
  <w:num w:numId="30">
    <w:abstractNumId w:val="31"/>
  </w:num>
  <w:num w:numId="31">
    <w:abstractNumId w:val="9"/>
  </w:num>
  <w:num w:numId="32">
    <w:abstractNumId w:val="15"/>
  </w:num>
  <w:num w:numId="33">
    <w:abstractNumId w:val="32"/>
  </w:num>
  <w:num w:numId="3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0"/>
  </w:num>
  <w:num w:numId="3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24D9"/>
    <w:rsid w:val="000100DD"/>
    <w:rsid w:val="00014FCE"/>
    <w:rsid w:val="000305A4"/>
    <w:rsid w:val="000402EB"/>
    <w:rsid w:val="00045A78"/>
    <w:rsid w:val="00062E23"/>
    <w:rsid w:val="000722C4"/>
    <w:rsid w:val="0007371F"/>
    <w:rsid w:val="00076FEF"/>
    <w:rsid w:val="00084E61"/>
    <w:rsid w:val="000B1E9F"/>
    <w:rsid w:val="000C71EE"/>
    <w:rsid w:val="000E4732"/>
    <w:rsid w:val="000E77CC"/>
    <w:rsid w:val="000F3EA7"/>
    <w:rsid w:val="000F6D51"/>
    <w:rsid w:val="001055FA"/>
    <w:rsid w:val="0011692F"/>
    <w:rsid w:val="001218B8"/>
    <w:rsid w:val="00126284"/>
    <w:rsid w:val="00130F9D"/>
    <w:rsid w:val="00136F3D"/>
    <w:rsid w:val="00152BDB"/>
    <w:rsid w:val="00176287"/>
    <w:rsid w:val="001A03FD"/>
    <w:rsid w:val="001D3A25"/>
    <w:rsid w:val="001D5E77"/>
    <w:rsid w:val="001E2C9D"/>
    <w:rsid w:val="001E4441"/>
    <w:rsid w:val="001E55C1"/>
    <w:rsid w:val="001F7C8C"/>
    <w:rsid w:val="002022B1"/>
    <w:rsid w:val="00206CC6"/>
    <w:rsid w:val="00217C58"/>
    <w:rsid w:val="00236D92"/>
    <w:rsid w:val="0025504F"/>
    <w:rsid w:val="002574D0"/>
    <w:rsid w:val="00260178"/>
    <w:rsid w:val="0027120D"/>
    <w:rsid w:val="00271926"/>
    <w:rsid w:val="0027554F"/>
    <w:rsid w:val="00277F5E"/>
    <w:rsid w:val="00280AED"/>
    <w:rsid w:val="00280B4D"/>
    <w:rsid w:val="00295ACD"/>
    <w:rsid w:val="002B5525"/>
    <w:rsid w:val="002C0F6E"/>
    <w:rsid w:val="002D378D"/>
    <w:rsid w:val="002D5DE3"/>
    <w:rsid w:val="002E385B"/>
    <w:rsid w:val="0031094B"/>
    <w:rsid w:val="0031375E"/>
    <w:rsid w:val="00341EF3"/>
    <w:rsid w:val="003510FD"/>
    <w:rsid w:val="0035200B"/>
    <w:rsid w:val="003568B0"/>
    <w:rsid w:val="003721E5"/>
    <w:rsid w:val="00390151"/>
    <w:rsid w:val="00395E23"/>
    <w:rsid w:val="003A071A"/>
    <w:rsid w:val="003A0AAB"/>
    <w:rsid w:val="003A7A32"/>
    <w:rsid w:val="003B0BAE"/>
    <w:rsid w:val="003B3F29"/>
    <w:rsid w:val="003B500C"/>
    <w:rsid w:val="003C2006"/>
    <w:rsid w:val="003C24D9"/>
    <w:rsid w:val="003C2D9F"/>
    <w:rsid w:val="00435688"/>
    <w:rsid w:val="00442CA6"/>
    <w:rsid w:val="00442ED6"/>
    <w:rsid w:val="004525A5"/>
    <w:rsid w:val="00461050"/>
    <w:rsid w:val="004657E2"/>
    <w:rsid w:val="00472E2E"/>
    <w:rsid w:val="0049135A"/>
    <w:rsid w:val="00491426"/>
    <w:rsid w:val="0049437A"/>
    <w:rsid w:val="004955E0"/>
    <w:rsid w:val="004D2CC0"/>
    <w:rsid w:val="004D4BD4"/>
    <w:rsid w:val="004E2699"/>
    <w:rsid w:val="004E519F"/>
    <w:rsid w:val="005100DC"/>
    <w:rsid w:val="00510648"/>
    <w:rsid w:val="005253AE"/>
    <w:rsid w:val="0053695C"/>
    <w:rsid w:val="005601E8"/>
    <w:rsid w:val="00570BC7"/>
    <w:rsid w:val="00581424"/>
    <w:rsid w:val="00584B15"/>
    <w:rsid w:val="00590E92"/>
    <w:rsid w:val="00595D3A"/>
    <w:rsid w:val="005A23C4"/>
    <w:rsid w:val="005C304B"/>
    <w:rsid w:val="005C4AFA"/>
    <w:rsid w:val="005F0A44"/>
    <w:rsid w:val="00633D86"/>
    <w:rsid w:val="00640746"/>
    <w:rsid w:val="0064469D"/>
    <w:rsid w:val="00646044"/>
    <w:rsid w:val="006463A9"/>
    <w:rsid w:val="0065636D"/>
    <w:rsid w:val="00661F4E"/>
    <w:rsid w:val="0066762D"/>
    <w:rsid w:val="00671604"/>
    <w:rsid w:val="00672315"/>
    <w:rsid w:val="00674031"/>
    <w:rsid w:val="006859F7"/>
    <w:rsid w:val="00693AB8"/>
    <w:rsid w:val="006B0505"/>
    <w:rsid w:val="006B2DE5"/>
    <w:rsid w:val="006B34D7"/>
    <w:rsid w:val="006B41E4"/>
    <w:rsid w:val="006C49AF"/>
    <w:rsid w:val="00700C09"/>
    <w:rsid w:val="007174CF"/>
    <w:rsid w:val="007207C1"/>
    <w:rsid w:val="00732FD0"/>
    <w:rsid w:val="007569AF"/>
    <w:rsid w:val="0076034C"/>
    <w:rsid w:val="0076157F"/>
    <w:rsid w:val="00775A63"/>
    <w:rsid w:val="0079208F"/>
    <w:rsid w:val="007A004C"/>
    <w:rsid w:val="007A07EA"/>
    <w:rsid w:val="007A362E"/>
    <w:rsid w:val="007B11A1"/>
    <w:rsid w:val="007B2E8E"/>
    <w:rsid w:val="007C2DDE"/>
    <w:rsid w:val="007C4A59"/>
    <w:rsid w:val="007C6C25"/>
    <w:rsid w:val="007D4157"/>
    <w:rsid w:val="007E0597"/>
    <w:rsid w:val="007F6E63"/>
    <w:rsid w:val="00800310"/>
    <w:rsid w:val="00805D1C"/>
    <w:rsid w:val="0081393A"/>
    <w:rsid w:val="00832C0C"/>
    <w:rsid w:val="008774C5"/>
    <w:rsid w:val="00887A70"/>
    <w:rsid w:val="00891BA7"/>
    <w:rsid w:val="008949EB"/>
    <w:rsid w:val="00896CBF"/>
    <w:rsid w:val="00897085"/>
    <w:rsid w:val="008974CF"/>
    <w:rsid w:val="008A2E27"/>
    <w:rsid w:val="008A6654"/>
    <w:rsid w:val="008A7D5C"/>
    <w:rsid w:val="008D0F1C"/>
    <w:rsid w:val="008D36CE"/>
    <w:rsid w:val="008D4D5B"/>
    <w:rsid w:val="008E007E"/>
    <w:rsid w:val="008E2023"/>
    <w:rsid w:val="008F2B59"/>
    <w:rsid w:val="008F7707"/>
    <w:rsid w:val="00902051"/>
    <w:rsid w:val="0095049B"/>
    <w:rsid w:val="00957B3C"/>
    <w:rsid w:val="00971DEE"/>
    <w:rsid w:val="00980BB2"/>
    <w:rsid w:val="00981985"/>
    <w:rsid w:val="009879E7"/>
    <w:rsid w:val="00995112"/>
    <w:rsid w:val="009A085A"/>
    <w:rsid w:val="009A5509"/>
    <w:rsid w:val="009C32DD"/>
    <w:rsid w:val="009C3E4E"/>
    <w:rsid w:val="009C70AF"/>
    <w:rsid w:val="009E660F"/>
    <w:rsid w:val="00A0189A"/>
    <w:rsid w:val="00A03A14"/>
    <w:rsid w:val="00A07C32"/>
    <w:rsid w:val="00A233F3"/>
    <w:rsid w:val="00A4025A"/>
    <w:rsid w:val="00A415FB"/>
    <w:rsid w:val="00A42A59"/>
    <w:rsid w:val="00A50C15"/>
    <w:rsid w:val="00A609D9"/>
    <w:rsid w:val="00A6296E"/>
    <w:rsid w:val="00A654CA"/>
    <w:rsid w:val="00A75BB0"/>
    <w:rsid w:val="00A76BF3"/>
    <w:rsid w:val="00A92033"/>
    <w:rsid w:val="00A92B86"/>
    <w:rsid w:val="00A92C80"/>
    <w:rsid w:val="00A97265"/>
    <w:rsid w:val="00AA3571"/>
    <w:rsid w:val="00AA673E"/>
    <w:rsid w:val="00AA72B8"/>
    <w:rsid w:val="00AB1C1D"/>
    <w:rsid w:val="00AC082F"/>
    <w:rsid w:val="00AC6911"/>
    <w:rsid w:val="00AD219C"/>
    <w:rsid w:val="00AD45C4"/>
    <w:rsid w:val="00AD6A45"/>
    <w:rsid w:val="00AE0A0B"/>
    <w:rsid w:val="00AF034F"/>
    <w:rsid w:val="00B000CC"/>
    <w:rsid w:val="00B02AA2"/>
    <w:rsid w:val="00B22142"/>
    <w:rsid w:val="00B2496C"/>
    <w:rsid w:val="00B55F12"/>
    <w:rsid w:val="00B65505"/>
    <w:rsid w:val="00B85491"/>
    <w:rsid w:val="00B86ACC"/>
    <w:rsid w:val="00B947F4"/>
    <w:rsid w:val="00BA7D23"/>
    <w:rsid w:val="00BB337F"/>
    <w:rsid w:val="00BD4AF8"/>
    <w:rsid w:val="00BD4EA3"/>
    <w:rsid w:val="00BF14E1"/>
    <w:rsid w:val="00BF40D8"/>
    <w:rsid w:val="00C378B3"/>
    <w:rsid w:val="00C43018"/>
    <w:rsid w:val="00C549C2"/>
    <w:rsid w:val="00C918C9"/>
    <w:rsid w:val="00CA0177"/>
    <w:rsid w:val="00CB7635"/>
    <w:rsid w:val="00CE4833"/>
    <w:rsid w:val="00D11282"/>
    <w:rsid w:val="00D12929"/>
    <w:rsid w:val="00D12A09"/>
    <w:rsid w:val="00D13801"/>
    <w:rsid w:val="00D13C6C"/>
    <w:rsid w:val="00D22FB4"/>
    <w:rsid w:val="00D41C0B"/>
    <w:rsid w:val="00D442ED"/>
    <w:rsid w:val="00D54717"/>
    <w:rsid w:val="00D60DCD"/>
    <w:rsid w:val="00D73A4D"/>
    <w:rsid w:val="00D741E1"/>
    <w:rsid w:val="00D77160"/>
    <w:rsid w:val="00D91958"/>
    <w:rsid w:val="00DA30BA"/>
    <w:rsid w:val="00DD2B7E"/>
    <w:rsid w:val="00DF58A1"/>
    <w:rsid w:val="00E01AA3"/>
    <w:rsid w:val="00E0303F"/>
    <w:rsid w:val="00E034E8"/>
    <w:rsid w:val="00E03AEE"/>
    <w:rsid w:val="00E109D5"/>
    <w:rsid w:val="00E27EE1"/>
    <w:rsid w:val="00E30643"/>
    <w:rsid w:val="00E4319C"/>
    <w:rsid w:val="00E51995"/>
    <w:rsid w:val="00E61F18"/>
    <w:rsid w:val="00E65CB7"/>
    <w:rsid w:val="00E7545A"/>
    <w:rsid w:val="00E91267"/>
    <w:rsid w:val="00EA5F43"/>
    <w:rsid w:val="00EB2236"/>
    <w:rsid w:val="00EC67FF"/>
    <w:rsid w:val="00EE0751"/>
    <w:rsid w:val="00EE2AB1"/>
    <w:rsid w:val="00EF1F21"/>
    <w:rsid w:val="00EF24FA"/>
    <w:rsid w:val="00EF7DDA"/>
    <w:rsid w:val="00F03691"/>
    <w:rsid w:val="00F110C5"/>
    <w:rsid w:val="00F21237"/>
    <w:rsid w:val="00F2687E"/>
    <w:rsid w:val="00F31EE8"/>
    <w:rsid w:val="00F472DB"/>
    <w:rsid w:val="00F55737"/>
    <w:rsid w:val="00F5695C"/>
    <w:rsid w:val="00F657C4"/>
    <w:rsid w:val="00F83017"/>
    <w:rsid w:val="00F904CD"/>
    <w:rsid w:val="00F96FA6"/>
    <w:rsid w:val="00FF0C78"/>
    <w:rsid w:val="00FF4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49E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949EB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49EB"/>
    <w:pPr>
      <w:keepNext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949EB"/>
    <w:pPr>
      <w:keepNext/>
      <w:ind w:left="720" w:hanging="720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949EB"/>
    <w:pPr>
      <w:keepNext/>
      <w:jc w:val="center"/>
      <w:outlineLvl w:val="3"/>
    </w:pPr>
    <w:rPr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949EB"/>
    <w:pPr>
      <w:keepNext/>
      <w:tabs>
        <w:tab w:val="left" w:pos="2952"/>
      </w:tabs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9"/>
    <w:qFormat/>
    <w:rsid w:val="008949EB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8949EB"/>
    <w:pPr>
      <w:keepNext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949EB"/>
    <w:pPr>
      <w:keepNext/>
      <w:jc w:val="center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949EB"/>
    <w:pPr>
      <w:keepNext/>
      <w:jc w:val="center"/>
      <w:outlineLvl w:val="8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7C1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7C1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7C1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7C1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7C1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7C18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7C18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7C18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7C18"/>
    <w:rPr>
      <w:rFonts w:asciiTheme="majorHAnsi" w:eastAsiaTheme="majorEastAsia" w:hAnsiTheme="majorHAnsi" w:cstheme="majorBidi"/>
    </w:rPr>
  </w:style>
  <w:style w:type="paragraph" w:styleId="BodyTextIndent">
    <w:name w:val="Body Text Indent"/>
    <w:basedOn w:val="Normal"/>
    <w:link w:val="BodyTextIndentChar"/>
    <w:uiPriority w:val="99"/>
    <w:rsid w:val="008949EB"/>
    <w:pPr>
      <w:ind w:left="720" w:hanging="720"/>
      <w:jc w:val="both"/>
    </w:pPr>
    <w:rPr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97C18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949EB"/>
    <w:pPr>
      <w:tabs>
        <w:tab w:val="left" w:pos="720"/>
        <w:tab w:val="left" w:pos="4320"/>
      </w:tabs>
      <w:ind w:left="720" w:hanging="720"/>
    </w:pPr>
    <w:rPr>
      <w:b/>
      <w:bCs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97C18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8949EB"/>
    <w:pPr>
      <w:ind w:left="720" w:hanging="720"/>
    </w:pPr>
    <w:rPr>
      <w:lang w:val="es-E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97C18"/>
    <w:rPr>
      <w:sz w:val="16"/>
      <w:szCs w:val="16"/>
    </w:rPr>
  </w:style>
  <w:style w:type="character" w:styleId="Hyperlink">
    <w:name w:val="Hyperlink"/>
    <w:basedOn w:val="DefaultParagraphFont"/>
    <w:uiPriority w:val="99"/>
    <w:rsid w:val="00661F4E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6B050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97C1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6B0505"/>
    <w:rPr>
      <w:vertAlign w:val="superscript"/>
    </w:rPr>
  </w:style>
  <w:style w:type="character" w:styleId="FollowedHyperlink">
    <w:name w:val="FollowedHyperlink"/>
    <w:basedOn w:val="DefaultParagraphFont"/>
    <w:uiPriority w:val="99"/>
    <w:rsid w:val="003A0AAB"/>
    <w:rPr>
      <w:color w:val="800080"/>
      <w:u w:val="single"/>
    </w:rPr>
  </w:style>
  <w:style w:type="table" w:styleId="TableGrid">
    <w:name w:val="Table Grid"/>
    <w:basedOn w:val="TableNormal"/>
    <w:uiPriority w:val="99"/>
    <w:rsid w:val="00B947F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800310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semiHidden/>
    <w:rsid w:val="008E202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E2023"/>
    <w:rPr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rsid w:val="008E202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E2023"/>
    <w:rPr>
      <w:sz w:val="24"/>
      <w:szCs w:val="24"/>
      <w:lang w:val="en-US" w:eastAsia="en-US"/>
    </w:rPr>
  </w:style>
  <w:style w:type="character" w:customStyle="1" w:styleId="apple-converted-space">
    <w:name w:val="apple-converted-space"/>
    <w:basedOn w:val="DefaultParagraphFont"/>
    <w:uiPriority w:val="99"/>
    <w:rsid w:val="001F7C8C"/>
  </w:style>
  <w:style w:type="paragraph" w:styleId="BalloonText">
    <w:name w:val="Balloon Text"/>
    <w:basedOn w:val="Normal"/>
    <w:link w:val="BalloonTextChar"/>
    <w:uiPriority w:val="99"/>
    <w:semiHidden/>
    <w:rsid w:val="003901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901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574D0"/>
    <w:pPr>
      <w:ind w:left="720"/>
    </w:pPr>
  </w:style>
  <w:style w:type="character" w:styleId="Strong">
    <w:name w:val="Strong"/>
    <w:basedOn w:val="DefaultParagraphFont"/>
    <w:uiPriority w:val="99"/>
    <w:qFormat/>
    <w:rsid w:val="001218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69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321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youthandfamily@yahoo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youthandfamily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</Pages>
  <Words>210</Words>
  <Characters>1198</Characters>
  <Application>Microsoft Office Outlook</Application>
  <DocSecurity>0</DocSecurity>
  <Lines>0</Lines>
  <Paragraphs>0</Paragraphs>
  <ScaleCrop>false</ScaleCrop>
  <Company>International Youth Foundation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SMALL GRANTS PROGRAM</dc:title>
  <dc:subject/>
  <dc:creator>Emil</dc:creator>
  <cp:keywords/>
  <dc:description/>
  <cp:lastModifiedBy>www</cp:lastModifiedBy>
  <cp:revision>9</cp:revision>
  <cp:lastPrinted>2001-07-16T08:45:00Z</cp:lastPrinted>
  <dcterms:created xsi:type="dcterms:W3CDTF">2012-04-25T04:06:00Z</dcterms:created>
  <dcterms:modified xsi:type="dcterms:W3CDTF">2012-06-15T15:05:00Z</dcterms:modified>
</cp:coreProperties>
</file>